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dbfa16" w14:textId="adbfa1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212802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212802">
        <w:t>-</w:t>
      </w:r>
      <w:proofErr w:type="spellStart"/>
      <w:r w:rsidR="00212802">
        <w:t>716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212802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212802">
        <w:t>716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9F45FA" w:rsidP="00212802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212802">
        <w:t xml:space="preserve"> A-moda j.d.o.o. za trgovinu i usluge, Roberta Frangeša-Mihanovića 5</w:t>
      </w:r>
      <w:r w:rsidR="008628A3">
        <w:t xml:space="preserve"> </w:t>
      </w:r>
      <w:proofErr w:type="spellStart"/>
      <w:r w:rsidR="008628A3">
        <w:t>10000</w:t>
      </w:r>
      <w:proofErr w:type="spellEnd"/>
      <w:r w:rsidR="008628A3">
        <w:t xml:space="preserve"> Zagreb,</w:t>
      </w:r>
      <w:r w:rsidR="00E17F2A">
        <w:t xml:space="preserve">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212802">
        <w:t>89143554399</w:t>
      </w:r>
      <w:proofErr w:type="spellEnd"/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12802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17F2A"/>
    <w:rsid w:val="00E36F1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6F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6F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6F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6F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6F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St-716/2020</izvorni_sadrzaj>
    <derivirana_varijabla naziv="DomainObject.Predmet.OznakaBroj_1">St-716/2020</derivirana_varijabla>
  </DomainObject.Predmet.OznakaBroj>
  <DomainObject.Predmet.OznakaBrojOptuznogAkta>
    <izvorni_sadrzaj>04-06-20-1235</izvorni_sadrzaj>
    <derivirana_varijabla naziv="DomainObject.Predmet.OznakaBrojOptuznogAkta_1">04-06-20-1235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A-moda jednostavno društvo s ograničenom odgovornošću za proizvodnju, trgovinu i usluge</izvorni_sadrzaj>
    <derivirana_varijabla naziv="DomainObject.Predmet.ProtustrankaFormated_1">  A-moda jednostavno društvo s ograničenom odgovornošću za proizvodnju, trgovinu i usluge</derivirana_varijabla>
  </DomainObject.Predmet.ProtustrankaFormated>
  <DomainObject.Predmet.ProtustrankaFormatedOIB>
    <izvorni_sadrzaj>  A-moda jednostavno društvo s ograničenom odgovornošću za proizvodnju, trgovinu i usluge, OIB 89143554399</izvorni_sadrzaj>
    <derivirana_varijabla naziv="DomainObject.Predmet.ProtustrankaFormatedOIB_1">  A-moda jednostavno društvo s ograničenom odgovornošću za proizvodnju, trgovinu i usluge, OIB 89143554399</derivirana_varijabla>
  </DomainObject.Predmet.ProtustrankaFormatedOIB>
  <DomainObject.Predmet.ProtustrankaFormatedWithAdress>
    <izvorni_sadrzaj> A-moda jednostavno društvo s ograničenom odgovornošću za proizvodnju, trgovinu i usluge, Roberta Frangeša-Mihanovića 5, 10000 Zagreb</izvorni_sadrzaj>
    <derivirana_varijabla naziv="DomainObject.Predmet.ProtustrankaFormatedWithAdress_1"> A-moda jednostavno društvo s ograničenom odgovornošću za proizvodnju, trgovinu i usluge, Roberta Frangeša-Mihanovića 5, 10000 Zagreb</derivirana_varijabla>
  </DomainObject.Predmet.ProtustrankaFormatedWithAdress>
  <DomainObject.Predmet.ProtustrankaFormatedWithAdressOIB>
    <izvorni_sadrzaj> A-moda jednostavno društvo s ograničenom odgovornošću za proizvodnju, trgovinu i usluge, OIB 89143554399, Roberta Frangeša-Mihanovića 5, 10000 Zagreb</izvorni_sadrzaj>
    <derivirana_varijabla naziv="DomainObject.Predmet.ProtustrankaFormatedWithAdressOIB_1"> A-moda jednostavno društvo s ograničenom odgovornošću za proizvodnju, trgovinu i usluge, OIB 89143554399, Roberta Frangeša-Mihanovića 5, 10000 Zagreb</derivirana_varijabla>
  </DomainObject.Predmet.ProtustrankaFormatedWithAdressOIB>
  <DomainObject.Predmet.ProtustrankaWithAdress>
    <izvorni_sadrzaj>A-moda jednostavno društvo s ograničenom odgovornošću za proizvodnju, trgovinu i usluge Roberta Frangeša-Mihanovića 5, 10000 Zagreb</izvorni_sadrzaj>
    <derivirana_varijabla naziv="DomainObject.Predmet.ProtustrankaWithAdress_1">A-moda jednostavno društvo s ograničenom odgovornošću za proizvodnju, trgovinu i usluge Roberta Frangeša-Mihanovića 5, 10000 Zagreb</derivirana_varijabla>
  </DomainObject.Predmet.ProtustrankaWithAdress>
  <DomainObject.Predmet.ProtustrankaWithAdressOIB>
    <izvorni_sadrzaj>A-moda jednostavno društvo s ograničenom odgovornošću za proizvodnju, trgovinu i usluge, OIB 89143554399, Roberta Frangeša-Mihanovića 5, 10000 Zagreb</izvorni_sadrzaj>
    <derivirana_varijabla naziv="DomainObject.Predmet.ProtustrankaWithAdressOIB_1">A-moda jednostavno društvo s ograničenom odgovornošću za proizvodnju, trgovinu i usluge, OIB 89143554399, Roberta Frangeša-Mihanovića 5, 10000 Zagreb</derivirana_varijabla>
  </DomainObject.Predmet.ProtustrankaWithAdressOIB>
  <DomainObject.Predmet.ProtustrankaNazivFormated>
    <izvorni_sadrzaj>A-moda jednostavno društvo s ograničenom odgovornošću za proizvodnju, trgovinu i usluge</izvorni_sadrzaj>
    <derivirana_varijabla naziv="DomainObject.Predmet.ProtustrankaNazivFormated_1">A-moda jednostavno društvo s ograničenom odgovornošću za proizvodnju, trgovinu i usluge</derivirana_varijabla>
  </DomainObject.Predmet.ProtustrankaNazivFormated>
  <DomainObject.Predmet.ProtustrankaNazivFormatedOIB>
    <izvorni_sadrzaj>A-moda jednostavno društvo s ograničenom odgovornošću za proizvodnju, trgovinu i usluge, OIB 89143554399</izvorni_sadrzaj>
    <derivirana_varijabla naziv="DomainObject.Predmet.ProtustrankaNazivFormatedOIB_1">A-moda jednostavno društvo s ograničenom odgovornošću za proizvodnju, trgovinu i usluge, OIB 89143554399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A-moda jednostavno društvo s ograničenom odgovornošću za proizvodnju, trgovinu i usluge</item>
    </izvorni_sadrzaj>
    <derivirana_varijabla naziv="DomainObject.Predmet.ProtuStrankaListFormated_1">
      <item>A-moda jednostavno društvo s ograničenom odgovornošću za proizvodnju, trgovinu i usluge</item>
    </derivirana_varijabla>
  </DomainObject.Predmet.ProtuStrankaListFormated>
  <DomainObject.Predmet.ProtuStrankaListFormatedOIB>
    <izvorni_sadrzaj>
      <item>A-moda jednostavno društvo s ograničenom odgovornošću za proizvodnju, trgovinu i usluge, OIB 89143554399</item>
    </izvorni_sadrzaj>
    <derivirana_varijabla naziv="DomainObject.Predmet.ProtuStrankaListFormatedOIB_1">
      <item>A-moda jednostavno društvo s ograničenom odgovornošću za proizvodnju, trgovinu i usluge, OIB 89143554399</item>
    </derivirana_varijabla>
  </DomainObject.Predmet.ProtuStrankaListFormatedOIB>
  <DomainObject.Predmet.ProtuStrankaListFormatedWithAdress>
    <izvorni_sadrzaj>
      <item>A-moda jednostavno društvo s ograničenom odgovornošću za proizvodnju, trgovinu i usluge, Roberta Frangeša-Mihanovića 5, 10000 Zagreb</item>
    </izvorni_sadrzaj>
    <derivirana_varijabla naziv="DomainObject.Predmet.ProtuStrankaListFormatedWithAdress_1">
      <item>A-moda jednostavno društvo s ograničenom odgovornošću za proizvodnju, trgovinu i usluge, Roberta Frangeša-Mihanovića 5, 10000 Zagreb</item>
    </derivirana_varijabla>
  </DomainObject.Predmet.ProtuStrankaListFormatedWithAdress>
  <DomainObject.Predmet.ProtuStrankaListFormatedWithAdressOIB>
    <izvorni_sadrzaj>
      <item>A-moda jednostavno društvo s ograničenom odgovornošću za proizvodnju, trgovinu i usluge, OIB 89143554399, Roberta Frangeša-Mihanovića 5, 10000 Zagreb</item>
    </izvorni_sadrzaj>
    <derivirana_varijabla naziv="DomainObject.Predmet.ProtuStrankaListFormatedWithAdressOIB_1">
      <item>A-moda jednostavno društvo s ograničenom odgovornošću za proizvodnju, trgovinu i usluge, OIB 89143554399, Roberta Frangeša-Mihanovića 5, 10000 Zagreb</item>
    </derivirana_varijabla>
  </DomainObject.Predmet.ProtuStrankaListFormatedWithAdressOIB>
  <DomainObject.Predmet.ProtuStrankaListNazivFormated>
    <izvorni_sadrzaj>
      <item>A-moda jednostavno društvo s ograničenom odgovornošću za proizvodnju, trgovinu i usluge</item>
    </izvorni_sadrzaj>
    <derivirana_varijabla naziv="DomainObject.Predmet.ProtuStrankaListNazivFormated_1">
      <item>A-moda jednostavno društvo s ograničenom odgovornošću za proizvodnju, trgovinu i usluge</item>
    </derivirana_varijabla>
  </DomainObject.Predmet.ProtuStrankaListNazivFormated>
  <DomainObject.Predmet.ProtuStrankaListNazivFormatedOIB>
    <izvorni_sadrzaj>
      <item>A-moda jednostavno društvo s ograničenom odgovornošću za proizvodnju, trgovinu i usluge, OIB 89143554399</item>
    </izvorni_sadrzaj>
    <derivirana_varijabla naziv="DomainObject.Predmet.ProtuStrankaListNazivFormatedOIB_1">
      <item>A-moda jednostavno društvo s ograničenom odgovornošću za proizvodnju, trgovinu i usluge, OIB 89143554399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A-moda jednostavno društvo s ograničenom odgovornošću za proizvodnju, trgovinu i usluge</izvorni_sadrzaj>
    <derivirana_varijabla naziv="DomainObject.Predmet.ProtustrankaIDrugi_1">A-moda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A-moda jednostavno društvo s ograničenom odgovornošću za proizvodnju, trgovinu i usluge, OIB 89143554399, Roberta Frangeša-Mihanovića 5, 10000 Zagreb</izvorni_sadrzaj>
    <derivirana_varijabla naziv="DomainObject.Predmet.ProtustrankaIDrugiAdressOIB_1">A-moda jednostavno društvo s ograničenom odgovornošću za proizvodnju, trgovinu i usluge, OIB 89143554399, Roberta Frangeša-Mihanovića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A-moda jednostavno društvo s ograničenom odgovornošću za proizvodnju, trgovinu i usluge</item>
      <item>Financijska agencija</item>
    </izvorni_sadrzaj>
    <derivirana_varijabla naziv="DomainObject.Predmet.SudioniciListNaziv_1">
      <item>A-moda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A-moda jednostavno društvo s ograničenom odgovornošću za proizvodnju, trgovinu i usluge, OIB 89143554399, Roberta Frangeša-Mihanovića 5,10000 Zagreb</item>
      <item>Financijska agencija, OIB 85821130368, TRG SVIBANJSKIH ŽRTAVA 1995. 1,10000 Zagreb</item>
    </izvorni_sadrzaj>
    <derivirana_varijabla naziv="DomainObject.Predmet.SudioniciListAdressOIB_1">
      <item>A-moda jednostavno društvo s ograničenom odgovornošću za proizvodnju, trgovinu i usluge, OIB 89143554399, Roberta Frangeša-Mihanovića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89143554399</item>
      <item>, OIB 85821130368</item>
    </izvorni_sadrzaj>
    <derivirana_varijabla naziv="DomainObject.Predmet.SudioniciListNazivOIB_1">
      <item>, OIB 89143554399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854</properties:Characters>
  <properties:Lines>47</properties:Lines>
  <properties:Paragraphs>25</properties:Paragraphs>
  <properties:TotalTime>417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2020-08-28T11:39:00Z</cp:lastPrinted>
  <dcterms:modified xmlns:xsi="http://www.w3.org/2001/XMLSchema-instance" xsi:type="dcterms:W3CDTF">2020-08-28T11:43:00Z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